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D2ADE" w14:textId="3424937F" w:rsidR="00E35782" w:rsidRPr="00E71B2F" w:rsidRDefault="00E35782" w:rsidP="00E3578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 w:rsidR="00143C9A">
        <w:rPr>
          <w:rFonts w:cs="Arial"/>
          <w:sz w:val="20"/>
          <w:szCs w:val="20"/>
        </w:rPr>
        <w:t>113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72826FFF" w14:textId="14E0CC23" w:rsidR="00E35782" w:rsidRPr="00E71B2F" w:rsidRDefault="00E35782" w:rsidP="00E3578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 w:rsidR="00143C9A">
        <w:rPr>
          <w:rFonts w:cs="Arial"/>
          <w:sz w:val="20"/>
          <w:szCs w:val="20"/>
        </w:rPr>
        <w:t>222</w:t>
      </w:r>
      <w:bookmarkStart w:id="1" w:name="_GoBack"/>
      <w:bookmarkEnd w:id="1"/>
    </w:p>
    <w:bookmarkEnd w:id="0"/>
    <w:p w14:paraId="6DC63042" w14:textId="77777777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4132" w:type="dxa"/>
        <w:tblInd w:w="38" w:type="dxa"/>
        <w:tblLook w:val="04A0" w:firstRow="1" w:lastRow="0" w:firstColumn="1" w:lastColumn="0" w:noHBand="0" w:noVBand="1"/>
      </w:tblPr>
      <w:tblGrid>
        <w:gridCol w:w="1873"/>
        <w:gridCol w:w="2337"/>
        <w:gridCol w:w="2115"/>
        <w:gridCol w:w="1996"/>
        <w:gridCol w:w="2835"/>
        <w:gridCol w:w="1919"/>
        <w:gridCol w:w="1057"/>
      </w:tblGrid>
      <w:tr w:rsidR="007770F7" w:rsidRPr="006A4216" w14:paraId="74965B54" w14:textId="77777777" w:rsidTr="00C44D7A">
        <w:trPr>
          <w:trHeight w:val="311"/>
        </w:trPr>
        <w:tc>
          <w:tcPr>
            <w:tcW w:w="1873" w:type="dxa"/>
            <w:vAlign w:val="center"/>
          </w:tcPr>
          <w:p w14:paraId="6736518E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29E39EE9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1996" w:type="dxa"/>
            <w:vAlign w:val="center"/>
          </w:tcPr>
          <w:p w14:paraId="1C5420D2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14:paraId="44501856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gridSpan w:val="2"/>
            <w:vAlign w:val="center"/>
          </w:tcPr>
          <w:p w14:paraId="4FC285DD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7770F7" w:rsidRPr="0073420D" w14:paraId="4DEC3E1C" w14:textId="77777777" w:rsidTr="00C44D7A">
        <w:trPr>
          <w:trHeight w:val="567"/>
        </w:trPr>
        <w:tc>
          <w:tcPr>
            <w:tcW w:w="1873" w:type="dxa"/>
          </w:tcPr>
          <w:p w14:paraId="473AA2DF" w14:textId="77777777" w:rsidR="007770F7" w:rsidRPr="0073420D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vAlign w:val="center"/>
          </w:tcPr>
          <w:p w14:paraId="2F871A82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15" w:type="dxa"/>
          </w:tcPr>
          <w:p w14:paraId="6D10AA5E" w14:textId="77777777" w:rsidR="007770F7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</w:p>
          <w:p w14:paraId="3364BA61" w14:textId="77777777" w:rsidR="007770F7" w:rsidRPr="00B751C0" w:rsidRDefault="007770F7" w:rsidP="00255A64">
            <w:pPr>
              <w:jc w:val="center"/>
              <w:rPr>
                <w:i/>
                <w:sz w:val="20"/>
                <w:szCs w:val="20"/>
              </w:rPr>
            </w:pP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(v primeru, da se javno naročilo oddaja po sklopih, se še navede št.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sklopa)</w:t>
            </w:r>
          </w:p>
        </w:tc>
        <w:tc>
          <w:tcPr>
            <w:tcW w:w="1996" w:type="dxa"/>
            <w:vAlign w:val="center"/>
          </w:tcPr>
          <w:p w14:paraId="3A4EFA2C" w14:textId="77777777" w:rsidR="007770F7" w:rsidRPr="00C44D7A" w:rsidRDefault="007770F7" w:rsidP="00255A64">
            <w:pPr>
              <w:jc w:val="center"/>
              <w:rPr>
                <w:sz w:val="20"/>
                <w:szCs w:val="20"/>
              </w:rPr>
            </w:pPr>
            <w:r w:rsidRPr="00C44D7A">
              <w:rPr>
                <w:sz w:val="20"/>
                <w:szCs w:val="20"/>
              </w:rPr>
              <w:t xml:space="preserve">Vrsta storitve </w:t>
            </w:r>
          </w:p>
          <w:p w14:paraId="02E04926" w14:textId="14879AD7" w:rsidR="007770F7" w:rsidRPr="0073420D" w:rsidRDefault="00C44D7A" w:rsidP="00255A64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7770F7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ki </w:t>
            </w:r>
            <w:r w:rsidR="007770F7"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="007770F7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835" w:type="dxa"/>
            <w:vAlign w:val="center"/>
          </w:tcPr>
          <w:p w14:paraId="10A397EF" w14:textId="77777777" w:rsidR="007770F7" w:rsidRDefault="007770F7" w:rsidP="00602BA6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AA6A667" w14:textId="6F086298" w:rsidR="007770F7" w:rsidRPr="0073420D" w:rsidRDefault="007770F7" w:rsidP="00602BA6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976" w:type="dxa"/>
            <w:gridSpan w:val="2"/>
            <w:vAlign w:val="center"/>
          </w:tcPr>
          <w:p w14:paraId="264A87E6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144C4B2A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7770F7" w:rsidRPr="006A4216" w14:paraId="08AD3A77" w14:textId="77777777" w:rsidTr="00C44D7A">
        <w:trPr>
          <w:trHeight w:val="293"/>
        </w:trPr>
        <w:tc>
          <w:tcPr>
            <w:tcW w:w="1873" w:type="dxa"/>
            <w:vAlign w:val="center"/>
          </w:tcPr>
          <w:p w14:paraId="7B178652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r w:rsidRPr="00C44D7A">
              <w:rPr>
                <w:sz w:val="20"/>
                <w:szCs w:val="20"/>
              </w:rPr>
              <w:t>Glavni ponudnik</w:t>
            </w:r>
          </w:p>
        </w:tc>
        <w:tc>
          <w:tcPr>
            <w:tcW w:w="2337" w:type="dxa"/>
          </w:tcPr>
          <w:p w14:paraId="5088E2F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2E76E17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21B34DC5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ABA30C9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23EE512F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0A1B6D06" w14:textId="77777777" w:rsidTr="00C44D7A">
        <w:trPr>
          <w:trHeight w:val="283"/>
        </w:trPr>
        <w:tc>
          <w:tcPr>
            <w:tcW w:w="1873" w:type="dxa"/>
            <w:vAlign w:val="center"/>
          </w:tcPr>
          <w:p w14:paraId="78A89828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337" w:type="dxa"/>
          </w:tcPr>
          <w:p w14:paraId="76E227D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5D1E95B4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7962025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FC7A1CB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3896BE9D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26F6C176" w14:textId="77777777" w:rsidTr="00C44D7A">
        <w:trPr>
          <w:trHeight w:val="273"/>
        </w:trPr>
        <w:tc>
          <w:tcPr>
            <w:tcW w:w="1873" w:type="dxa"/>
            <w:vAlign w:val="center"/>
          </w:tcPr>
          <w:p w14:paraId="59322671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337" w:type="dxa"/>
          </w:tcPr>
          <w:p w14:paraId="73F99DC8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4A26EE9A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529C67FB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7A8749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048CC1E3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33137B9F" w14:textId="77777777" w:rsidTr="00C44D7A">
        <w:trPr>
          <w:gridAfter w:val="1"/>
          <w:wAfter w:w="1057" w:type="dxa"/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6894D8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231F86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  <w:vAlign w:val="center"/>
          </w:tcPr>
          <w:p w14:paraId="647D3796" w14:textId="47E7BEA3" w:rsidR="007770F7" w:rsidRPr="006A4216" w:rsidRDefault="007770F7" w:rsidP="00255A64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4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2207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</w:tbl>
    <w:p w14:paraId="0D7A642C" w14:textId="77777777" w:rsidR="0040376D" w:rsidRPr="00AF4886" w:rsidRDefault="0040376D" w:rsidP="0040376D">
      <w:pPr>
        <w:pStyle w:val="Pripombabesedilo"/>
      </w:pPr>
    </w:p>
    <w:p w14:paraId="2B61A48F" w14:textId="77777777" w:rsidR="0040376D" w:rsidRPr="002F7CAF" w:rsidRDefault="0040376D" w:rsidP="0040376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5BF2BABE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09F2FF17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4A30D6B1" w14:textId="77777777" w:rsidR="0040376D" w:rsidRPr="002F7CAF" w:rsidRDefault="0040376D" w:rsidP="0040376D">
      <w:pPr>
        <w:ind w:left="360" w:right="7"/>
        <w:jc w:val="both"/>
        <w:rPr>
          <w:rFonts w:cs="Arial"/>
          <w:sz w:val="18"/>
          <w:szCs w:val="18"/>
        </w:rPr>
      </w:pPr>
    </w:p>
    <w:p w14:paraId="4EA92D20" w14:textId="77777777" w:rsidR="0040376D" w:rsidRPr="006A4216" w:rsidRDefault="0040376D" w:rsidP="0040376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B3502E2" w14:textId="77777777" w:rsidR="0040376D" w:rsidRPr="00F17503" w:rsidRDefault="0040376D" w:rsidP="0040376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4BBC8546" w14:textId="77777777" w:rsidR="0040376D" w:rsidRPr="006A4216" w:rsidRDefault="0040376D" w:rsidP="0040376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1A519ADC" w14:textId="77777777" w:rsidR="0040376D" w:rsidRPr="00184A2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7AEA7E3" w14:textId="77777777" w:rsidR="0040376D" w:rsidRPr="00EF563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26B91A0" w14:textId="77777777" w:rsidR="0040376D" w:rsidRPr="00F17503" w:rsidRDefault="0040376D" w:rsidP="0040376D">
      <w:pPr>
        <w:pStyle w:val="Pripombabesedilo"/>
        <w:ind w:left="357"/>
        <w:rPr>
          <w:rFonts w:cs="Arial"/>
          <w:sz w:val="18"/>
          <w:szCs w:val="18"/>
        </w:rPr>
      </w:pPr>
    </w:p>
    <w:p w14:paraId="43BE58A7" w14:textId="77777777" w:rsidR="0040376D" w:rsidRPr="00EF5632" w:rsidRDefault="0040376D" w:rsidP="0040376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785BDAFA" w14:textId="77777777" w:rsidR="0040376D" w:rsidRDefault="0040376D" w:rsidP="0040376D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76ECA0A1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EDB2B69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6D5CE168" w:rsidR="00ED5254" w:rsidRPr="0040376D" w:rsidRDefault="0040376D" w:rsidP="0040376D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A10A5" w14:textId="77777777" w:rsidR="00C9191D" w:rsidRDefault="00C9191D">
      <w:r>
        <w:separator/>
      </w:r>
    </w:p>
  </w:endnote>
  <w:endnote w:type="continuationSeparator" w:id="0">
    <w:p w14:paraId="43E08EB5" w14:textId="77777777" w:rsidR="00C9191D" w:rsidRDefault="00C9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170531A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13D7883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BA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BA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16CA9" w14:textId="77777777" w:rsidR="00C9191D" w:rsidRDefault="00C9191D">
      <w:r>
        <w:separator/>
      </w:r>
    </w:p>
  </w:footnote>
  <w:footnote w:type="continuationSeparator" w:id="0">
    <w:p w14:paraId="663A9A49" w14:textId="77777777" w:rsidR="00C9191D" w:rsidRDefault="00C91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3C9A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67D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2641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75E65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770F7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4D7A"/>
    <w:rsid w:val="00C468BF"/>
    <w:rsid w:val="00C53E88"/>
    <w:rsid w:val="00C565DD"/>
    <w:rsid w:val="00C62B59"/>
    <w:rsid w:val="00C64A95"/>
    <w:rsid w:val="00C82B34"/>
    <w:rsid w:val="00C9191D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35782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76BB9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BB6F3CC-5BAF-4607-9DC9-A0FFC1F1F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A5CA78-0DC8-4FC8-B267-0CBFA6FE0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25</TotalTime>
  <Pages>1</Pages>
  <Words>225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59</cp:revision>
  <cp:lastPrinted>2016-06-20T06:28:00Z</cp:lastPrinted>
  <dcterms:created xsi:type="dcterms:W3CDTF">2016-05-31T11:25:00Z</dcterms:created>
  <dcterms:modified xsi:type="dcterms:W3CDTF">2024-06-03T10:36:00Z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